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1BA05" w14:textId="77777777" w:rsidR="00DA36E8" w:rsidRPr="009C0429" w:rsidRDefault="00DA36E8">
      <w:pPr>
        <w:rPr>
          <w:sz w:val="24"/>
          <w:szCs w:val="24"/>
        </w:rPr>
        <w:sectPr w:rsidR="00DA36E8" w:rsidRPr="009C0429" w:rsidSect="005447B4">
          <w:headerReference w:type="even" r:id="rId8"/>
          <w:headerReference w:type="default" r:id="rId9"/>
          <w:type w:val="continuous"/>
          <w:pgSz w:w="12240" w:h="15840" w:code="1"/>
          <w:pgMar w:top="2880" w:right="1440" w:bottom="1440" w:left="1440" w:header="720" w:footer="720" w:gutter="0"/>
          <w:cols w:space="720"/>
        </w:sectPr>
      </w:pPr>
    </w:p>
    <w:p w14:paraId="147B67E6" w14:textId="4DA216D4" w:rsidR="001E0C56" w:rsidRPr="0004705C" w:rsidRDefault="001E0C56" w:rsidP="001E0C56">
      <w:pPr>
        <w:tabs>
          <w:tab w:val="left" w:pos="1440"/>
        </w:tabs>
        <w:rPr>
          <w:sz w:val="24"/>
          <w:szCs w:val="24"/>
        </w:rPr>
      </w:pPr>
      <w:r w:rsidRPr="0004705C">
        <w:rPr>
          <w:b/>
          <w:sz w:val="24"/>
          <w:szCs w:val="24"/>
        </w:rPr>
        <w:t>T</w:t>
      </w:r>
      <w:r w:rsidRPr="00535EA3">
        <w:rPr>
          <w:b/>
          <w:sz w:val="24"/>
          <w:szCs w:val="24"/>
        </w:rPr>
        <w:t>O</w:t>
      </w:r>
      <w:r w:rsidRPr="0004705C">
        <w:rPr>
          <w:b/>
          <w:sz w:val="24"/>
          <w:szCs w:val="24"/>
        </w:rPr>
        <w:t>:</w:t>
      </w:r>
      <w:r w:rsidRPr="0004705C">
        <w:rPr>
          <w:sz w:val="24"/>
          <w:szCs w:val="24"/>
        </w:rPr>
        <w:tab/>
      </w:r>
      <w:r w:rsidR="00680C6E">
        <w:rPr>
          <w:sz w:val="24"/>
          <w:szCs w:val="24"/>
        </w:rPr>
        <w:t>Brad Reynolds</w:t>
      </w:r>
      <w:r w:rsidRPr="0004705C">
        <w:rPr>
          <w:sz w:val="24"/>
          <w:szCs w:val="24"/>
        </w:rPr>
        <w:t>, Attorney</w:t>
      </w:r>
    </w:p>
    <w:p w14:paraId="5D4DA23E" w14:textId="77777777" w:rsidR="001E0C56" w:rsidRPr="0004705C" w:rsidRDefault="001E0C56" w:rsidP="001E0C56">
      <w:pPr>
        <w:ind w:left="1440"/>
        <w:rPr>
          <w:sz w:val="24"/>
          <w:szCs w:val="24"/>
        </w:rPr>
      </w:pPr>
      <w:r w:rsidRPr="0004705C">
        <w:rPr>
          <w:sz w:val="24"/>
          <w:szCs w:val="24"/>
        </w:rPr>
        <w:t>Legal Division</w:t>
      </w:r>
    </w:p>
    <w:p w14:paraId="06560D80" w14:textId="77777777" w:rsidR="001E0C56" w:rsidRPr="0004705C" w:rsidRDefault="001E0C56" w:rsidP="001E0C56">
      <w:pPr>
        <w:rPr>
          <w:sz w:val="24"/>
          <w:szCs w:val="24"/>
        </w:rPr>
      </w:pPr>
    </w:p>
    <w:p w14:paraId="2E50AD56" w14:textId="70791D95" w:rsidR="001E0C56" w:rsidRPr="0004705C" w:rsidRDefault="001E0C56" w:rsidP="001E0C56">
      <w:pPr>
        <w:tabs>
          <w:tab w:val="left" w:pos="1440"/>
        </w:tabs>
        <w:rPr>
          <w:sz w:val="24"/>
          <w:szCs w:val="24"/>
        </w:rPr>
      </w:pPr>
      <w:r w:rsidRPr="0004705C">
        <w:rPr>
          <w:b/>
          <w:sz w:val="24"/>
          <w:szCs w:val="24"/>
        </w:rPr>
        <w:t>FROM:</w:t>
      </w:r>
      <w:r w:rsidRPr="0004705C">
        <w:rPr>
          <w:sz w:val="24"/>
          <w:szCs w:val="24"/>
        </w:rPr>
        <w:tab/>
      </w:r>
      <w:r w:rsidR="00447831">
        <w:rPr>
          <w:sz w:val="24"/>
          <w:szCs w:val="24"/>
        </w:rPr>
        <w:t>Kathryn Eiland</w:t>
      </w:r>
      <w:r w:rsidRPr="0004705C">
        <w:rPr>
          <w:sz w:val="24"/>
          <w:szCs w:val="24"/>
        </w:rPr>
        <w:t>, Regulatory Accountant</w:t>
      </w:r>
    </w:p>
    <w:p w14:paraId="68167ACE" w14:textId="77777777" w:rsidR="001E0C56" w:rsidRPr="0004705C" w:rsidRDefault="001E0C56" w:rsidP="001E0C56">
      <w:pPr>
        <w:tabs>
          <w:tab w:val="left" w:pos="1440"/>
        </w:tabs>
        <w:rPr>
          <w:sz w:val="24"/>
          <w:szCs w:val="24"/>
        </w:rPr>
      </w:pPr>
      <w:r w:rsidRPr="0004705C">
        <w:rPr>
          <w:sz w:val="24"/>
          <w:szCs w:val="24"/>
        </w:rPr>
        <w:tab/>
        <w:t>Rate Regulation Division</w:t>
      </w:r>
    </w:p>
    <w:p w14:paraId="36411BE5" w14:textId="77777777" w:rsidR="00E57137" w:rsidRDefault="00E57137" w:rsidP="001E0C56">
      <w:pPr>
        <w:tabs>
          <w:tab w:val="left" w:pos="1440"/>
          <w:tab w:val="right" w:pos="9360"/>
        </w:tabs>
        <w:rPr>
          <w:b/>
          <w:sz w:val="24"/>
          <w:szCs w:val="24"/>
        </w:rPr>
      </w:pPr>
    </w:p>
    <w:p w14:paraId="52EA5429" w14:textId="28D48B40" w:rsidR="001E0C56" w:rsidRPr="0004705C" w:rsidRDefault="001E0C56" w:rsidP="001E0C56">
      <w:pPr>
        <w:tabs>
          <w:tab w:val="left" w:pos="1440"/>
          <w:tab w:val="right" w:pos="9360"/>
        </w:tabs>
        <w:rPr>
          <w:color w:val="FF0000"/>
          <w:sz w:val="24"/>
          <w:szCs w:val="24"/>
        </w:rPr>
      </w:pPr>
      <w:r w:rsidRPr="0004705C">
        <w:rPr>
          <w:b/>
          <w:sz w:val="24"/>
          <w:szCs w:val="24"/>
        </w:rPr>
        <w:t>DATE:</w:t>
      </w:r>
      <w:r w:rsidRPr="0004705C">
        <w:rPr>
          <w:sz w:val="24"/>
          <w:szCs w:val="24"/>
        </w:rPr>
        <w:t xml:space="preserve">  </w:t>
      </w:r>
      <w:r w:rsidRPr="0004705C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32544021"/>
          <w:placeholder>
            <w:docPart w:val="AB13AF59DC8648F7AADF1D26F2A068D0"/>
          </w:placeholder>
          <w:text/>
        </w:sdtPr>
        <w:sdtEndPr/>
        <w:sdtContent>
          <w:r w:rsidR="00680C6E">
            <w:rPr>
              <w:sz w:val="24"/>
              <w:szCs w:val="24"/>
            </w:rPr>
            <w:t xml:space="preserve">December </w:t>
          </w:r>
          <w:r w:rsidR="00F11508">
            <w:rPr>
              <w:sz w:val="24"/>
              <w:szCs w:val="24"/>
            </w:rPr>
            <w:t>5</w:t>
          </w:r>
          <w:r w:rsidR="00DB4D0F" w:rsidRPr="0004705C">
            <w:rPr>
              <w:sz w:val="24"/>
              <w:szCs w:val="24"/>
            </w:rPr>
            <w:t>, 202</w:t>
          </w:r>
          <w:r w:rsidR="00745370">
            <w:rPr>
              <w:sz w:val="24"/>
              <w:szCs w:val="24"/>
            </w:rPr>
            <w:t>2</w:t>
          </w:r>
        </w:sdtContent>
      </w:sdt>
    </w:p>
    <w:p w14:paraId="02AB8835" w14:textId="77777777" w:rsidR="001E0C56" w:rsidRPr="0004705C" w:rsidRDefault="001E0C56" w:rsidP="001E0C56">
      <w:pPr>
        <w:ind w:left="1440" w:right="-450" w:hanging="1440"/>
        <w:rPr>
          <w:b/>
          <w:sz w:val="24"/>
          <w:szCs w:val="24"/>
        </w:rPr>
      </w:pPr>
    </w:p>
    <w:p w14:paraId="09950E88" w14:textId="74967FB7" w:rsidR="001E0C56" w:rsidRPr="0004705C" w:rsidRDefault="001E0C56" w:rsidP="001E0C56">
      <w:pPr>
        <w:tabs>
          <w:tab w:val="left" w:pos="1440"/>
        </w:tabs>
        <w:ind w:left="1440" w:hanging="1440"/>
        <w:rPr>
          <w:i/>
          <w:sz w:val="24"/>
          <w:szCs w:val="24"/>
        </w:rPr>
      </w:pPr>
      <w:r w:rsidRPr="0004705C">
        <w:rPr>
          <w:b/>
          <w:sz w:val="24"/>
          <w:szCs w:val="24"/>
        </w:rPr>
        <w:t>RE:</w:t>
      </w:r>
      <w:r w:rsidRPr="0004705C">
        <w:rPr>
          <w:b/>
          <w:sz w:val="24"/>
          <w:szCs w:val="24"/>
        </w:rPr>
        <w:tab/>
        <w:t xml:space="preserve">Docket No. </w:t>
      </w:r>
      <w:sdt>
        <w:sdtPr>
          <w:rPr>
            <w:b/>
            <w:sz w:val="24"/>
            <w:szCs w:val="24"/>
          </w:rPr>
          <w:alias w:val="Applicant Name"/>
          <w:tag w:val="Applicant Name"/>
          <w:id w:val="446904641"/>
          <w:placeholder>
            <w:docPart w:val="DBD0DFCA1F624921BB55C5665C648DAA"/>
          </w:placeholder>
        </w:sdtPr>
        <w:sdtEndPr/>
        <w:sdtContent>
          <w:r w:rsidRPr="0004705C">
            <w:rPr>
              <w:b/>
              <w:sz w:val="24"/>
              <w:szCs w:val="24"/>
            </w:rPr>
            <w:t>5</w:t>
          </w:r>
          <w:r w:rsidR="00D16F70">
            <w:rPr>
              <w:b/>
              <w:sz w:val="24"/>
              <w:szCs w:val="24"/>
            </w:rPr>
            <w:t>4152</w:t>
          </w:r>
        </w:sdtContent>
      </w:sdt>
      <w:r w:rsidRPr="0004705C">
        <w:rPr>
          <w:b/>
          <w:sz w:val="24"/>
          <w:szCs w:val="24"/>
        </w:rPr>
        <w:t xml:space="preserve"> -</w:t>
      </w:r>
      <w:r w:rsidRPr="00535EA3">
        <w:rPr>
          <w:sz w:val="24"/>
          <w:szCs w:val="24"/>
        </w:rPr>
        <w:t xml:space="preserve"> </w:t>
      </w:r>
      <w:r w:rsidRPr="0004705C">
        <w:rPr>
          <w:i/>
          <w:sz w:val="24"/>
          <w:szCs w:val="24"/>
        </w:rPr>
        <w:t xml:space="preserve">Application of </w:t>
      </w:r>
      <w:r w:rsidR="00680C6E">
        <w:rPr>
          <w:i/>
          <w:sz w:val="24"/>
          <w:szCs w:val="24"/>
        </w:rPr>
        <w:t>Olsen Estates Property Owner’s Association</w:t>
      </w:r>
      <w:r w:rsidR="00401B5B">
        <w:rPr>
          <w:i/>
          <w:sz w:val="24"/>
          <w:szCs w:val="24"/>
        </w:rPr>
        <w:t xml:space="preserve"> </w:t>
      </w:r>
      <w:r w:rsidRPr="0004705C">
        <w:rPr>
          <w:i/>
          <w:sz w:val="24"/>
          <w:szCs w:val="24"/>
        </w:rPr>
        <w:t>for a Class D Rate Adjustment</w:t>
      </w:r>
    </w:p>
    <w:p w14:paraId="365B3081" w14:textId="77777777" w:rsidR="001E0C56" w:rsidRPr="00535EA3" w:rsidRDefault="001E0C56" w:rsidP="001E0C56">
      <w:pPr>
        <w:ind w:left="1440" w:right="-450" w:hanging="1440"/>
        <w:rPr>
          <w:sz w:val="24"/>
          <w:szCs w:val="24"/>
        </w:rPr>
      </w:pPr>
      <w:r w:rsidRPr="0004705C">
        <w:rPr>
          <w:b/>
          <w:sz w:val="24"/>
          <w:szCs w:val="24"/>
        </w:rPr>
        <w:tab/>
      </w:r>
      <w:r w:rsidRPr="0004705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E3C78" wp14:editId="18229466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CAF7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"/>
            </w:pict>
          </mc:Fallback>
        </mc:AlternateContent>
      </w:r>
      <w:r w:rsidRPr="0004705C">
        <w:rPr>
          <w:sz w:val="24"/>
          <w:szCs w:val="24"/>
        </w:rPr>
        <w:tab/>
      </w:r>
    </w:p>
    <w:p w14:paraId="79242927" w14:textId="513B3EDA" w:rsidR="00C566B1" w:rsidRPr="00643C72" w:rsidRDefault="00BD195A" w:rsidP="00BD195A">
      <w:pPr>
        <w:tabs>
          <w:tab w:val="left" w:pos="0"/>
        </w:tabs>
        <w:jc w:val="both"/>
        <w:rPr>
          <w:sz w:val="24"/>
          <w:szCs w:val="24"/>
        </w:rPr>
      </w:pPr>
      <w:r w:rsidRPr="00643C72">
        <w:rPr>
          <w:sz w:val="24"/>
          <w:szCs w:val="24"/>
        </w:rPr>
        <w:t xml:space="preserve">On </w:t>
      </w:r>
      <w:sdt>
        <w:sdtPr>
          <w:rPr>
            <w:sz w:val="24"/>
            <w:szCs w:val="24"/>
          </w:rPr>
          <w:id w:val="-1731926748"/>
          <w:placeholder>
            <w:docPart w:val="B6C5635D72514FC08BC3A179E685F31F"/>
          </w:placeholder>
          <w:text/>
        </w:sdtPr>
        <w:sdtEndPr/>
        <w:sdtContent>
          <w:r w:rsidR="00680C6E">
            <w:rPr>
              <w:sz w:val="24"/>
              <w:szCs w:val="24"/>
            </w:rPr>
            <w:t>September 27</w:t>
          </w:r>
          <w:r w:rsidR="008E5BFF" w:rsidRPr="00643C72">
            <w:rPr>
              <w:sz w:val="24"/>
              <w:szCs w:val="24"/>
            </w:rPr>
            <w:t>, 202</w:t>
          </w:r>
          <w:r w:rsidR="008E43BF" w:rsidRPr="00643C72">
            <w:rPr>
              <w:sz w:val="24"/>
              <w:szCs w:val="24"/>
            </w:rPr>
            <w:t>2</w:t>
          </w:r>
        </w:sdtContent>
      </w:sdt>
      <w:r w:rsidR="00C566B1" w:rsidRPr="00643C72">
        <w:rPr>
          <w:sz w:val="24"/>
          <w:szCs w:val="24"/>
        </w:rPr>
        <w:t>,</w:t>
      </w:r>
      <w:r w:rsidR="004171C9" w:rsidRPr="00643C72">
        <w:rPr>
          <w:sz w:val="24"/>
          <w:szCs w:val="24"/>
        </w:rPr>
        <w:t xml:space="preserve"> </w:t>
      </w:r>
      <w:r w:rsidR="00680C6E">
        <w:rPr>
          <w:sz w:val="24"/>
          <w:szCs w:val="24"/>
        </w:rPr>
        <w:t>Olsen Estates Property Owner’s Association</w:t>
      </w:r>
      <w:r w:rsidR="004171C9" w:rsidRPr="00643C72">
        <w:rPr>
          <w:sz w:val="24"/>
          <w:szCs w:val="24"/>
        </w:rPr>
        <w:t xml:space="preserve"> </w:t>
      </w:r>
      <w:r w:rsidR="00C566B1" w:rsidRPr="00643C72">
        <w:rPr>
          <w:sz w:val="24"/>
          <w:szCs w:val="24"/>
        </w:rPr>
        <w:t>(</w:t>
      </w:r>
      <w:r w:rsidR="00D16F70">
        <w:rPr>
          <w:sz w:val="24"/>
          <w:szCs w:val="24"/>
        </w:rPr>
        <w:t>Olsen Estates</w:t>
      </w:r>
      <w:r w:rsidR="00C566B1" w:rsidRPr="00643C72">
        <w:rPr>
          <w:sz w:val="24"/>
          <w:szCs w:val="24"/>
        </w:rPr>
        <w:t>) filed</w:t>
      </w:r>
      <w:r w:rsidR="008E43BF" w:rsidRPr="00643C72">
        <w:rPr>
          <w:sz w:val="24"/>
          <w:szCs w:val="24"/>
        </w:rPr>
        <w:t xml:space="preserve"> an </w:t>
      </w:r>
      <w:r w:rsidR="00C566B1" w:rsidRPr="00643C72">
        <w:rPr>
          <w:sz w:val="24"/>
          <w:szCs w:val="24"/>
        </w:rPr>
        <w:t>application for a Class D rate adjustment</w:t>
      </w:r>
      <w:r w:rsidR="00FB3956" w:rsidRPr="00643C72">
        <w:rPr>
          <w:sz w:val="24"/>
          <w:szCs w:val="24"/>
        </w:rPr>
        <w:t xml:space="preserve">.  </w:t>
      </w:r>
      <w:r w:rsidR="00D16F70">
        <w:rPr>
          <w:sz w:val="24"/>
          <w:szCs w:val="24"/>
        </w:rPr>
        <w:t xml:space="preserve">An amended application was filed on November 3, 2022.  </w:t>
      </w:r>
      <w:r w:rsidR="00296911" w:rsidRPr="00643C72">
        <w:rPr>
          <w:sz w:val="24"/>
          <w:szCs w:val="24"/>
        </w:rPr>
        <w:t>Under Texas Water Code (TWC) §13.1872 and 16 Texas Administrative Code (TAC) § 24.29, a Class D</w:t>
      </w:r>
      <w:r w:rsidR="00095639" w:rsidRPr="00643C72">
        <w:rPr>
          <w:sz w:val="24"/>
          <w:szCs w:val="24"/>
        </w:rPr>
        <w:t xml:space="preserve"> utility may request an annual increase to its tariffed rates, under certain conditions described below.  In </w:t>
      </w:r>
      <w:r w:rsidR="00C566B1" w:rsidRPr="00643C72">
        <w:rPr>
          <w:sz w:val="24"/>
          <w:szCs w:val="24"/>
        </w:rPr>
        <w:t xml:space="preserve">support of its application, </w:t>
      </w:r>
      <w:r w:rsidR="00D16F70">
        <w:rPr>
          <w:sz w:val="24"/>
          <w:szCs w:val="24"/>
        </w:rPr>
        <w:t>Olsen Estates</w:t>
      </w:r>
      <w:r w:rsidR="00C566B1" w:rsidRPr="00643C72">
        <w:rPr>
          <w:sz w:val="24"/>
          <w:szCs w:val="24"/>
        </w:rPr>
        <w:t xml:space="preserve"> provided:</w:t>
      </w:r>
    </w:p>
    <w:p w14:paraId="142B685E" w14:textId="004F9C76" w:rsidR="00BD195A" w:rsidRPr="00643C72" w:rsidRDefault="00095639" w:rsidP="00BD195A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643C72">
        <w:rPr>
          <w:sz w:val="24"/>
          <w:szCs w:val="24"/>
        </w:rPr>
        <w:t xml:space="preserve">A </w:t>
      </w:r>
      <w:r w:rsidR="00BD195A" w:rsidRPr="00643C72">
        <w:rPr>
          <w:sz w:val="24"/>
          <w:szCs w:val="24"/>
        </w:rPr>
        <w:t>Class D application for a water</w:t>
      </w:r>
      <w:r w:rsidR="00FB3956" w:rsidRPr="00643C72">
        <w:rPr>
          <w:sz w:val="24"/>
          <w:szCs w:val="24"/>
        </w:rPr>
        <w:t xml:space="preserve"> or sewer</w:t>
      </w:r>
      <w:r w:rsidR="00BD195A" w:rsidRPr="00643C72">
        <w:rPr>
          <w:sz w:val="24"/>
          <w:szCs w:val="24"/>
        </w:rPr>
        <w:t xml:space="preserve"> annual rate adjustment;</w:t>
      </w:r>
    </w:p>
    <w:p w14:paraId="604F9FDC" w14:textId="6E96C50C" w:rsidR="00BD195A" w:rsidRPr="00643C72" w:rsidRDefault="00F11508" w:rsidP="00BD195A">
      <w:pPr>
        <w:pStyle w:val="ListParagraph"/>
        <w:numPr>
          <w:ilvl w:val="0"/>
          <w:numId w:val="5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A c</w:t>
      </w:r>
      <w:r w:rsidR="00BD195A" w:rsidRPr="00643C72">
        <w:rPr>
          <w:sz w:val="24"/>
          <w:szCs w:val="24"/>
        </w:rPr>
        <w:t>ompleted proposed notice</w:t>
      </w:r>
      <w:r>
        <w:rPr>
          <w:sz w:val="24"/>
          <w:szCs w:val="24"/>
        </w:rPr>
        <w:t xml:space="preserve"> </w:t>
      </w:r>
      <w:r w:rsidR="00BD195A" w:rsidRPr="00643C72">
        <w:rPr>
          <w:sz w:val="24"/>
          <w:szCs w:val="24"/>
        </w:rPr>
        <w:t>to be issued to customers after the proposed rate adjustment is approved; and</w:t>
      </w:r>
    </w:p>
    <w:p w14:paraId="69B4A039" w14:textId="34CEE007" w:rsidR="00BD195A" w:rsidRPr="00643C72" w:rsidRDefault="00643C72" w:rsidP="00BD195A">
      <w:pPr>
        <w:pStyle w:val="ListParagraph"/>
        <w:numPr>
          <w:ilvl w:val="0"/>
          <w:numId w:val="5"/>
        </w:numPr>
        <w:spacing w:before="120"/>
        <w:jc w:val="both"/>
        <w:rPr>
          <w:sz w:val="24"/>
          <w:szCs w:val="24"/>
        </w:rPr>
      </w:pPr>
      <w:r w:rsidRPr="00643C72">
        <w:rPr>
          <w:sz w:val="24"/>
          <w:szCs w:val="24"/>
        </w:rPr>
        <w:t>A c</w:t>
      </w:r>
      <w:r w:rsidR="00BD195A" w:rsidRPr="00643C72">
        <w:rPr>
          <w:sz w:val="24"/>
          <w:szCs w:val="24"/>
        </w:rPr>
        <w:t>op</w:t>
      </w:r>
      <w:r w:rsidRPr="00643C72">
        <w:rPr>
          <w:sz w:val="24"/>
          <w:szCs w:val="24"/>
        </w:rPr>
        <w:t>y</w:t>
      </w:r>
      <w:r w:rsidR="00BD195A" w:rsidRPr="00643C72">
        <w:rPr>
          <w:sz w:val="24"/>
          <w:szCs w:val="24"/>
        </w:rPr>
        <w:t xml:space="preserve"> of the relevant pages of </w:t>
      </w:r>
      <w:r w:rsidR="00D16F70">
        <w:rPr>
          <w:sz w:val="24"/>
          <w:szCs w:val="24"/>
        </w:rPr>
        <w:t>Olsen Estate</w:t>
      </w:r>
      <w:r w:rsidR="00BD195A" w:rsidRPr="00643C72">
        <w:rPr>
          <w:sz w:val="24"/>
          <w:szCs w:val="24"/>
        </w:rPr>
        <w:t>s</w:t>
      </w:r>
      <w:r w:rsidR="00D16F70">
        <w:rPr>
          <w:sz w:val="24"/>
          <w:szCs w:val="24"/>
        </w:rPr>
        <w:t>’</w:t>
      </w:r>
      <w:r w:rsidR="00BD195A" w:rsidRPr="00643C72">
        <w:rPr>
          <w:sz w:val="24"/>
          <w:szCs w:val="24"/>
        </w:rPr>
        <w:t xml:space="preserve"> current approved tariff.</w:t>
      </w:r>
    </w:p>
    <w:p w14:paraId="7EC4C182" w14:textId="130A7B5D" w:rsidR="00BD195A" w:rsidRPr="0004705C" w:rsidRDefault="00BD195A" w:rsidP="00BD195A">
      <w:pPr>
        <w:tabs>
          <w:tab w:val="left" w:pos="0"/>
        </w:tabs>
        <w:jc w:val="both"/>
        <w:rPr>
          <w:sz w:val="24"/>
          <w:szCs w:val="24"/>
        </w:rPr>
      </w:pPr>
    </w:p>
    <w:p w14:paraId="623CE90E" w14:textId="3702E8A9" w:rsidR="00C566B1" w:rsidRPr="0004705C" w:rsidRDefault="00C566B1" w:rsidP="009C0429">
      <w:pPr>
        <w:spacing w:after="120"/>
        <w:jc w:val="both"/>
        <w:rPr>
          <w:b/>
          <w:bCs/>
          <w:i/>
          <w:iCs/>
          <w:sz w:val="24"/>
          <w:szCs w:val="24"/>
        </w:rPr>
      </w:pPr>
      <w:r w:rsidRPr="0004705C">
        <w:rPr>
          <w:b/>
          <w:bCs/>
          <w:i/>
          <w:iCs/>
          <w:sz w:val="24"/>
          <w:szCs w:val="24"/>
        </w:rPr>
        <w:t>The requested increase may be implemented no more than once per calendar year and must be filed in the quarter designated by Commission rule.</w:t>
      </w:r>
      <w:r w:rsidRPr="0004705C">
        <w:rPr>
          <w:rStyle w:val="FootnoteReference"/>
          <w:b/>
          <w:bCs/>
          <w:i/>
          <w:iCs/>
          <w:sz w:val="24"/>
          <w:szCs w:val="24"/>
        </w:rPr>
        <w:footnoteReference w:id="1"/>
      </w:r>
    </w:p>
    <w:p w14:paraId="1C2AE530" w14:textId="5F110711" w:rsidR="00C566B1" w:rsidRPr="00112A71" w:rsidRDefault="00D16F70" w:rsidP="004C3BB6">
      <w:pPr>
        <w:jc w:val="both"/>
        <w:rPr>
          <w:sz w:val="24"/>
          <w:szCs w:val="24"/>
        </w:rPr>
      </w:pPr>
      <w:r>
        <w:rPr>
          <w:sz w:val="24"/>
          <w:szCs w:val="24"/>
        </w:rPr>
        <w:t>Olsen Estates</w:t>
      </w:r>
      <w:r w:rsidR="00C566B1" w:rsidRPr="0004705C">
        <w:rPr>
          <w:sz w:val="24"/>
          <w:szCs w:val="24"/>
        </w:rPr>
        <w:t xml:space="preserve"> holds certificate of convenience and necessity number</w:t>
      </w:r>
      <w:r w:rsidR="00740AD5">
        <w:rPr>
          <w:sz w:val="24"/>
          <w:szCs w:val="24"/>
        </w:rPr>
        <w:t xml:space="preserve"> </w:t>
      </w:r>
      <w:r w:rsidR="00C566B1" w:rsidRPr="0004705C">
        <w:rPr>
          <w:bCs/>
          <w:sz w:val="24"/>
          <w:szCs w:val="24"/>
        </w:rPr>
        <w:t>1</w:t>
      </w:r>
      <w:r w:rsidR="00643C72">
        <w:rPr>
          <w:bCs/>
          <w:sz w:val="24"/>
          <w:szCs w:val="24"/>
        </w:rPr>
        <w:t>3</w:t>
      </w:r>
      <w:r w:rsidR="00680C6E">
        <w:rPr>
          <w:bCs/>
          <w:sz w:val="24"/>
          <w:szCs w:val="24"/>
        </w:rPr>
        <w:t>160</w:t>
      </w:r>
      <w:r w:rsidR="00C566B1" w:rsidRPr="0004705C">
        <w:rPr>
          <w:sz w:val="24"/>
          <w:szCs w:val="24"/>
        </w:rPr>
        <w:t xml:space="preserve">. </w:t>
      </w:r>
      <w:r w:rsidR="00643C72">
        <w:rPr>
          <w:sz w:val="24"/>
          <w:szCs w:val="24"/>
        </w:rPr>
        <w:t xml:space="preserve"> Therefore, the application was filed in the correct quarter as required by</w:t>
      </w:r>
      <w:r w:rsidR="00C566B1" w:rsidRPr="0004705C">
        <w:rPr>
          <w:sz w:val="24"/>
          <w:szCs w:val="24"/>
        </w:rPr>
        <w:t xml:space="preserve"> </w:t>
      </w:r>
      <w:r w:rsidR="00643C72" w:rsidRPr="00751893">
        <w:rPr>
          <w:sz w:val="24"/>
          <w:szCs w:val="24"/>
        </w:rPr>
        <w:t>16 T</w:t>
      </w:r>
      <w:r w:rsidR="00643C72">
        <w:rPr>
          <w:sz w:val="24"/>
          <w:szCs w:val="24"/>
        </w:rPr>
        <w:t xml:space="preserve">AC </w:t>
      </w:r>
      <w:r w:rsidR="00643C72" w:rsidRPr="00751893">
        <w:rPr>
          <w:sz w:val="24"/>
          <w:szCs w:val="24"/>
        </w:rPr>
        <w:t>§ 24.49(f)(2)</w:t>
      </w:r>
      <w:r w:rsidR="00680C6E">
        <w:rPr>
          <w:sz w:val="24"/>
          <w:szCs w:val="24"/>
        </w:rPr>
        <w:t>(C).</w:t>
      </w:r>
    </w:p>
    <w:p w14:paraId="34A7341C" w14:textId="77777777" w:rsidR="00C566B1" w:rsidRPr="00535EA3" w:rsidRDefault="00C566B1" w:rsidP="00C566B1">
      <w:pPr>
        <w:jc w:val="both"/>
        <w:rPr>
          <w:b/>
          <w:bCs/>
          <w:i/>
          <w:iCs/>
          <w:sz w:val="24"/>
          <w:szCs w:val="24"/>
        </w:rPr>
      </w:pPr>
    </w:p>
    <w:p w14:paraId="10BF55A5" w14:textId="5A6289BB" w:rsidR="00C62F93" w:rsidRDefault="00C566B1" w:rsidP="009C0429">
      <w:pPr>
        <w:keepNext/>
        <w:tabs>
          <w:tab w:val="left" w:pos="0"/>
        </w:tabs>
        <w:spacing w:after="120"/>
        <w:jc w:val="both"/>
        <w:rPr>
          <w:b/>
          <w:bCs/>
          <w:i/>
          <w:iCs/>
          <w:sz w:val="24"/>
          <w:szCs w:val="24"/>
        </w:rPr>
      </w:pPr>
      <w:r w:rsidRPr="0004705C">
        <w:rPr>
          <w:b/>
          <w:bCs/>
          <w:i/>
          <w:iCs/>
          <w:sz w:val="24"/>
          <w:szCs w:val="24"/>
        </w:rPr>
        <w:t>An increase may not be granted more than four times between rate proceedings described under TWC § 13.1871.</w:t>
      </w:r>
      <w:r w:rsidRPr="0004705C">
        <w:rPr>
          <w:rStyle w:val="FootnoteReference"/>
          <w:b/>
          <w:bCs/>
          <w:i/>
          <w:iCs/>
          <w:sz w:val="24"/>
          <w:szCs w:val="24"/>
        </w:rPr>
        <w:footnoteReference w:id="2"/>
      </w:r>
    </w:p>
    <w:p w14:paraId="6661E1A6" w14:textId="51FFE4ED" w:rsidR="00841281" w:rsidRDefault="00740AD5" w:rsidP="00612F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application represents </w:t>
      </w:r>
      <w:r w:rsidR="00D16F70" w:rsidRPr="00D16F70">
        <w:rPr>
          <w:sz w:val="24"/>
          <w:szCs w:val="24"/>
        </w:rPr>
        <w:t>Olsen Estate</w:t>
      </w:r>
      <w:r w:rsidR="00D16F70">
        <w:rPr>
          <w:sz w:val="24"/>
          <w:szCs w:val="24"/>
        </w:rPr>
        <w:t>s</w:t>
      </w:r>
      <w:r w:rsidRPr="00D16F70">
        <w:rPr>
          <w:sz w:val="24"/>
          <w:szCs w:val="24"/>
        </w:rPr>
        <w:t>’</w:t>
      </w:r>
      <w:r w:rsidRPr="00F11508">
        <w:rPr>
          <w:sz w:val="24"/>
          <w:szCs w:val="24"/>
        </w:rPr>
        <w:t xml:space="preserve"> </w:t>
      </w:r>
      <w:r w:rsidR="00680C6E">
        <w:rPr>
          <w:sz w:val="24"/>
          <w:szCs w:val="24"/>
        </w:rPr>
        <w:t>first</w:t>
      </w:r>
      <w:r>
        <w:rPr>
          <w:sz w:val="24"/>
          <w:szCs w:val="24"/>
        </w:rPr>
        <w:t xml:space="preserve"> Class D rate adjustment request between base rate proceedings.</w:t>
      </w:r>
      <w:r w:rsidR="00841281">
        <w:rPr>
          <w:sz w:val="24"/>
          <w:szCs w:val="24"/>
        </w:rPr>
        <w:t xml:space="preserve">  </w:t>
      </w:r>
    </w:p>
    <w:p w14:paraId="00C5CAF7" w14:textId="77777777" w:rsidR="00680C6E" w:rsidRDefault="00680C6E" w:rsidP="00612FEC">
      <w:pPr>
        <w:jc w:val="both"/>
        <w:rPr>
          <w:sz w:val="24"/>
          <w:szCs w:val="24"/>
        </w:rPr>
      </w:pPr>
    </w:p>
    <w:p w14:paraId="1F8FBAE3" w14:textId="62A8E099" w:rsidR="00C566B1" w:rsidRPr="0004705C" w:rsidRDefault="00C566B1" w:rsidP="009C0429">
      <w:pPr>
        <w:keepNext/>
        <w:tabs>
          <w:tab w:val="left" w:pos="0"/>
        </w:tabs>
        <w:jc w:val="both"/>
        <w:rPr>
          <w:b/>
          <w:bCs/>
          <w:i/>
          <w:iCs/>
          <w:sz w:val="24"/>
          <w:szCs w:val="24"/>
        </w:rPr>
      </w:pPr>
      <w:r w:rsidRPr="0004705C">
        <w:rPr>
          <w:b/>
          <w:bCs/>
          <w:i/>
          <w:iCs/>
          <w:sz w:val="24"/>
          <w:szCs w:val="24"/>
        </w:rPr>
        <w:t>The requested annual increase may be no more than five percent.</w:t>
      </w:r>
      <w:r w:rsidRPr="0004705C">
        <w:rPr>
          <w:rStyle w:val="FootnoteReference"/>
          <w:b/>
          <w:bCs/>
          <w:i/>
          <w:iCs/>
          <w:sz w:val="24"/>
          <w:szCs w:val="24"/>
        </w:rPr>
        <w:footnoteReference w:id="3"/>
      </w:r>
    </w:p>
    <w:p w14:paraId="68016271" w14:textId="205395A2" w:rsidR="00C566B1" w:rsidRPr="0004705C" w:rsidRDefault="00D16F70" w:rsidP="00C566B1">
      <w:pPr>
        <w:tabs>
          <w:tab w:val="left" w:pos="0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Olsen Estates</w:t>
      </w:r>
      <w:r w:rsidR="00C566B1" w:rsidRPr="0004705C">
        <w:rPr>
          <w:sz w:val="24"/>
          <w:szCs w:val="24"/>
        </w:rPr>
        <w:t xml:space="preserve"> requests approval to increase its current water base rates by </w:t>
      </w:r>
      <w:r w:rsidR="00C566B1" w:rsidRPr="0004705C">
        <w:rPr>
          <w:bCs/>
          <w:sz w:val="24"/>
          <w:szCs w:val="24"/>
        </w:rPr>
        <w:t>5</w:t>
      </w:r>
      <w:r w:rsidR="00C566B1" w:rsidRPr="0004705C">
        <w:rPr>
          <w:sz w:val="24"/>
          <w:szCs w:val="24"/>
        </w:rPr>
        <w:t xml:space="preserve">%.  </w:t>
      </w:r>
    </w:p>
    <w:p w14:paraId="4D16F309" w14:textId="1518FB7B" w:rsidR="00A63E80" w:rsidRPr="0007268B" w:rsidRDefault="00A63E80" w:rsidP="00A63E80">
      <w:pPr>
        <w:jc w:val="both"/>
        <w:rPr>
          <w:sz w:val="24"/>
          <w:szCs w:val="24"/>
        </w:rPr>
      </w:pPr>
      <w:r w:rsidRPr="0004705C">
        <w:rPr>
          <w:sz w:val="24"/>
          <w:szCs w:val="24"/>
        </w:rPr>
        <w:lastRenderedPageBreak/>
        <w:t xml:space="preserve">The following table includes </w:t>
      </w:r>
      <w:r w:rsidR="00D16F70" w:rsidRPr="00D16F70">
        <w:rPr>
          <w:sz w:val="24"/>
          <w:szCs w:val="24"/>
        </w:rPr>
        <w:t>Olsen Estate</w:t>
      </w:r>
      <w:r w:rsidR="00D16F70">
        <w:rPr>
          <w:sz w:val="24"/>
          <w:szCs w:val="24"/>
        </w:rPr>
        <w:t>s</w:t>
      </w:r>
      <w:r w:rsidRPr="00D16F70">
        <w:rPr>
          <w:sz w:val="24"/>
          <w:szCs w:val="24"/>
        </w:rPr>
        <w:t>’ current</w:t>
      </w:r>
      <w:r w:rsidRPr="0004705C">
        <w:rPr>
          <w:sz w:val="24"/>
          <w:szCs w:val="24"/>
        </w:rPr>
        <w:t xml:space="preserve"> and proposed minimum monthly water charges by meter size and current and proposed gallonage charges:</w:t>
      </w:r>
    </w:p>
    <w:p w14:paraId="09252E2B" w14:textId="77777777" w:rsidR="00612FEC" w:rsidRDefault="00612FEC" w:rsidP="00612FEC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002"/>
        <w:gridCol w:w="3003"/>
      </w:tblGrid>
      <w:tr w:rsidR="00612FEC" w:rsidRPr="007E610D" w14:paraId="57B23DA8" w14:textId="77777777" w:rsidTr="00C23609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D998" w14:textId="77777777" w:rsidR="00612FEC" w:rsidRDefault="00612FEC" w:rsidP="00C23609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>Meter Size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3B70A257" w14:textId="1FFB4BD2" w:rsidR="00612FEC" w:rsidRPr="007E610D" w:rsidRDefault="00612FEC" w:rsidP="00C23609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(includes </w:t>
            </w:r>
            <w:r w:rsidR="00680C6E">
              <w:rPr>
                <w:b/>
                <w:bCs/>
                <w:sz w:val="24"/>
                <w:szCs w:val="24"/>
              </w:rPr>
              <w:t>5,000</w:t>
            </w:r>
            <w:r>
              <w:rPr>
                <w:b/>
                <w:bCs/>
                <w:sz w:val="24"/>
                <w:szCs w:val="24"/>
              </w:rPr>
              <w:t xml:space="preserve"> gallons)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C2D6" w14:textId="77777777" w:rsidR="00612FEC" w:rsidRPr="007E610D" w:rsidRDefault="00612FEC" w:rsidP="00C23609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Current Minimum Monthly Charge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86C5" w14:textId="77777777" w:rsidR="00612FEC" w:rsidRPr="007E610D" w:rsidRDefault="00612FEC" w:rsidP="00C23609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 xml:space="preserve">Proposed </w:t>
            </w:r>
            <w:r>
              <w:rPr>
                <w:b/>
                <w:bCs/>
                <w:sz w:val="24"/>
                <w:szCs w:val="24"/>
              </w:rPr>
              <w:t>Minimum Monthly Charge</w:t>
            </w:r>
          </w:p>
        </w:tc>
      </w:tr>
      <w:tr w:rsidR="00612FEC" w:rsidRPr="00077A9C" w14:paraId="2D05F22F" w14:textId="77777777" w:rsidTr="00C23609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4D3D" w14:textId="3B0E649A" w:rsidR="00612FEC" w:rsidRPr="0074714A" w:rsidRDefault="00612FEC" w:rsidP="00C23609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5/8” </w:t>
            </w:r>
            <w:r w:rsidR="008700AA">
              <w:rPr>
                <w:sz w:val="24"/>
                <w:szCs w:val="24"/>
              </w:rPr>
              <w:t>or 3/4"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1CFE" w14:textId="6BC93484" w:rsidR="00612FEC" w:rsidRPr="00D278E0" w:rsidRDefault="00612FEC" w:rsidP="00C23609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278E0">
              <w:rPr>
                <w:sz w:val="24"/>
                <w:szCs w:val="24"/>
              </w:rPr>
              <w:t>$</w:t>
            </w:r>
            <w:r w:rsidR="00D278E0">
              <w:rPr>
                <w:sz w:val="24"/>
                <w:szCs w:val="24"/>
              </w:rPr>
              <w:t>4</w:t>
            </w:r>
            <w:r w:rsidR="00680C6E">
              <w:rPr>
                <w:sz w:val="24"/>
                <w:szCs w:val="24"/>
              </w:rPr>
              <w:t>0.00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EB41" w14:textId="4739CF2F" w:rsidR="00612FEC" w:rsidRPr="00D278E0" w:rsidRDefault="00612FEC" w:rsidP="00C23609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278E0">
              <w:rPr>
                <w:sz w:val="24"/>
                <w:szCs w:val="24"/>
              </w:rPr>
              <w:t>$</w:t>
            </w:r>
            <w:r w:rsidR="00680C6E">
              <w:rPr>
                <w:sz w:val="24"/>
                <w:szCs w:val="24"/>
              </w:rPr>
              <w:t>42.00</w:t>
            </w:r>
          </w:p>
        </w:tc>
      </w:tr>
    </w:tbl>
    <w:p w14:paraId="7A6AE429" w14:textId="77777777" w:rsidR="00612FEC" w:rsidRPr="00D278E0" w:rsidRDefault="00612FEC" w:rsidP="00612FEC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002"/>
        <w:gridCol w:w="3003"/>
      </w:tblGrid>
      <w:tr w:rsidR="00612FEC" w:rsidRPr="007E610D" w14:paraId="3DF9B13E" w14:textId="77777777" w:rsidTr="00C23609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F4D3" w14:textId="77777777" w:rsidR="00612FEC" w:rsidRDefault="00612FEC" w:rsidP="00C23609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Gallonage Charge </w:t>
            </w:r>
          </w:p>
          <w:p w14:paraId="6C202D46" w14:textId="133B6AA8" w:rsidR="00612FEC" w:rsidRPr="007E610D" w:rsidRDefault="00612FEC" w:rsidP="00C23609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</w:t>
            </w:r>
            <w:r w:rsidR="00D740A2" w:rsidRPr="00D16F70">
              <w:rPr>
                <w:b/>
                <w:bCs/>
                <w:sz w:val="24"/>
                <w:szCs w:val="24"/>
              </w:rPr>
              <w:t>per</w:t>
            </w:r>
            <w:r w:rsidRPr="00D16F70">
              <w:rPr>
                <w:b/>
                <w:bCs/>
                <w:sz w:val="24"/>
                <w:szCs w:val="24"/>
              </w:rPr>
              <w:t xml:space="preserve"> 1,000 gallons</w:t>
            </w:r>
            <w:r w:rsidR="00D16F70" w:rsidRPr="00D16F70">
              <w:rPr>
                <w:b/>
                <w:bCs/>
                <w:sz w:val="24"/>
                <w:szCs w:val="24"/>
              </w:rPr>
              <w:t xml:space="preserve"> over the minimum</w:t>
            </w:r>
            <w:r w:rsidRPr="00D16F70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C28E" w14:textId="77777777" w:rsidR="00612FEC" w:rsidRPr="007E610D" w:rsidRDefault="00612FEC" w:rsidP="00C23609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Previous Gallonage Charge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7942" w14:textId="77777777" w:rsidR="00612FEC" w:rsidRPr="007E610D" w:rsidRDefault="00612FEC" w:rsidP="00C23609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 xml:space="preserve">Proposed </w:t>
            </w:r>
            <w:r>
              <w:rPr>
                <w:b/>
                <w:bCs/>
                <w:sz w:val="24"/>
                <w:szCs w:val="24"/>
              </w:rPr>
              <w:t>Gallonage Charge</w:t>
            </w:r>
          </w:p>
        </w:tc>
      </w:tr>
      <w:tr w:rsidR="00612FEC" w:rsidRPr="00077A9C" w14:paraId="7F8FB793" w14:textId="77777777" w:rsidTr="00C23609">
        <w:tc>
          <w:tcPr>
            <w:tcW w:w="2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F117051" w14:textId="77777777" w:rsidR="00612FEC" w:rsidRPr="0074714A" w:rsidRDefault="00612FEC" w:rsidP="00C23609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9044" w14:textId="02ACAA3A" w:rsidR="00612FEC" w:rsidRPr="00D278E0" w:rsidRDefault="00612FEC" w:rsidP="00C23609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278E0">
              <w:rPr>
                <w:sz w:val="24"/>
                <w:szCs w:val="24"/>
              </w:rPr>
              <w:t>$</w:t>
            </w:r>
            <w:r w:rsidR="00676E95">
              <w:rPr>
                <w:sz w:val="24"/>
                <w:szCs w:val="24"/>
              </w:rPr>
              <w:t>5.</w:t>
            </w:r>
            <w:r w:rsidR="00680C6E">
              <w:rPr>
                <w:sz w:val="24"/>
                <w:szCs w:val="24"/>
              </w:rPr>
              <w:t>00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6D6E" w14:textId="6BD7F4FF" w:rsidR="00612FEC" w:rsidRPr="00D278E0" w:rsidRDefault="00612FEC" w:rsidP="00C23609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278E0">
              <w:rPr>
                <w:sz w:val="24"/>
                <w:szCs w:val="24"/>
              </w:rPr>
              <w:t>$</w:t>
            </w:r>
            <w:r w:rsidR="00676E95">
              <w:rPr>
                <w:sz w:val="24"/>
                <w:szCs w:val="24"/>
              </w:rPr>
              <w:t>5.</w:t>
            </w:r>
            <w:r w:rsidR="00680C6E">
              <w:rPr>
                <w:sz w:val="24"/>
                <w:szCs w:val="24"/>
              </w:rPr>
              <w:t>25</w:t>
            </w:r>
          </w:p>
        </w:tc>
      </w:tr>
    </w:tbl>
    <w:p w14:paraId="47827F75" w14:textId="77777777" w:rsidR="00612FEC" w:rsidRDefault="00612FEC" w:rsidP="00612FEC">
      <w:pPr>
        <w:jc w:val="both"/>
        <w:rPr>
          <w:sz w:val="24"/>
          <w:szCs w:val="24"/>
        </w:rPr>
      </w:pPr>
    </w:p>
    <w:p w14:paraId="3884B803" w14:textId="0FB8AA14" w:rsidR="001E5FBA" w:rsidRPr="0004705C" w:rsidRDefault="00D278E0" w:rsidP="00A63E80">
      <w:pPr>
        <w:jc w:val="both"/>
        <w:rPr>
          <w:sz w:val="24"/>
          <w:szCs w:val="24"/>
        </w:rPr>
      </w:pPr>
      <w:r w:rsidRPr="0004705C">
        <w:rPr>
          <w:sz w:val="24"/>
          <w:szCs w:val="24"/>
        </w:rPr>
        <w:t xml:space="preserve"> </w:t>
      </w:r>
    </w:p>
    <w:p w14:paraId="10F6D09F" w14:textId="0001E080" w:rsidR="00327261" w:rsidRDefault="00C566B1" w:rsidP="00C566B1">
      <w:pPr>
        <w:jc w:val="both"/>
        <w:rPr>
          <w:sz w:val="24"/>
          <w:szCs w:val="24"/>
        </w:rPr>
      </w:pPr>
      <w:r w:rsidRPr="0004705C">
        <w:rPr>
          <w:sz w:val="24"/>
          <w:szCs w:val="24"/>
        </w:rPr>
        <w:t xml:space="preserve">I have reviewed the application and confirmed that </w:t>
      </w:r>
      <w:r w:rsidR="00D16F70">
        <w:rPr>
          <w:sz w:val="24"/>
          <w:szCs w:val="24"/>
        </w:rPr>
        <w:t>Olsen Estates</w:t>
      </w:r>
      <w:r w:rsidRPr="0004705C">
        <w:rPr>
          <w:sz w:val="24"/>
          <w:szCs w:val="24"/>
        </w:rPr>
        <w:t xml:space="preserve"> correctly calculated the proposed 5% increase to its current water</w:t>
      </w:r>
      <w:r w:rsidR="0058269E" w:rsidRPr="0004705C">
        <w:rPr>
          <w:sz w:val="24"/>
          <w:szCs w:val="24"/>
        </w:rPr>
        <w:t xml:space="preserve"> </w:t>
      </w:r>
      <w:r w:rsidRPr="0004705C">
        <w:rPr>
          <w:sz w:val="24"/>
          <w:szCs w:val="24"/>
        </w:rPr>
        <w:t>rates.</w:t>
      </w:r>
    </w:p>
    <w:p w14:paraId="415A3E01" w14:textId="77777777" w:rsidR="00C62F93" w:rsidRPr="0004705C" w:rsidRDefault="00C62F93" w:rsidP="00C566B1">
      <w:pPr>
        <w:jc w:val="both"/>
        <w:rPr>
          <w:sz w:val="24"/>
          <w:szCs w:val="24"/>
        </w:rPr>
      </w:pPr>
    </w:p>
    <w:p w14:paraId="1C8A932A" w14:textId="298E1085" w:rsidR="00C566B1" w:rsidRPr="00C62F93" w:rsidRDefault="00C566B1" w:rsidP="009C0429">
      <w:pPr>
        <w:spacing w:after="120"/>
        <w:rPr>
          <w:sz w:val="24"/>
          <w:szCs w:val="24"/>
        </w:rPr>
      </w:pPr>
      <w:r w:rsidRPr="009C0429">
        <w:rPr>
          <w:b/>
          <w:bCs/>
          <w:i/>
          <w:iCs/>
          <w:sz w:val="24"/>
          <w:szCs w:val="24"/>
        </w:rPr>
        <w:t>Notice must be sent at least 30 days before the effective date of the proposed rate adjustment.</w:t>
      </w:r>
      <w:r w:rsidRPr="009C0429">
        <w:rPr>
          <w:rStyle w:val="FootnoteReference"/>
          <w:b/>
          <w:bCs/>
          <w:i/>
          <w:iCs/>
          <w:sz w:val="24"/>
          <w:szCs w:val="24"/>
        </w:rPr>
        <w:footnoteReference w:id="4"/>
      </w:r>
    </w:p>
    <w:p w14:paraId="46D04FD4" w14:textId="023FE5EF" w:rsidR="004A1B3D" w:rsidRDefault="008700AA" w:rsidP="00C566B1">
      <w:pPr>
        <w:jc w:val="both"/>
        <w:rPr>
          <w:sz w:val="24"/>
          <w:szCs w:val="24"/>
        </w:rPr>
      </w:pPr>
      <w:r>
        <w:rPr>
          <w:sz w:val="24"/>
          <w:szCs w:val="24"/>
        </w:rPr>
        <w:t>Olsen Estates</w:t>
      </w:r>
      <w:r w:rsidR="00C566B1" w:rsidRPr="0004705C">
        <w:rPr>
          <w:sz w:val="24"/>
          <w:szCs w:val="24"/>
        </w:rPr>
        <w:t xml:space="preserve"> submitted </w:t>
      </w:r>
      <w:r w:rsidR="00676E95">
        <w:rPr>
          <w:sz w:val="24"/>
          <w:szCs w:val="24"/>
        </w:rPr>
        <w:t xml:space="preserve">a </w:t>
      </w:r>
      <w:r w:rsidR="00C566B1" w:rsidRPr="0004705C">
        <w:rPr>
          <w:sz w:val="24"/>
          <w:szCs w:val="24"/>
        </w:rPr>
        <w:t>Notice of Approved Utility Rate Adjustment</w:t>
      </w:r>
      <w:r w:rsidR="004A1B3D" w:rsidRPr="0004705C">
        <w:rPr>
          <w:sz w:val="24"/>
          <w:szCs w:val="24"/>
        </w:rPr>
        <w:t xml:space="preserve"> with the application,</w:t>
      </w:r>
      <w:r w:rsidR="00C566B1" w:rsidRPr="0004705C">
        <w:rPr>
          <w:sz w:val="24"/>
          <w:szCs w:val="24"/>
        </w:rPr>
        <w:t xml:space="preserve"> which include the information </w:t>
      </w:r>
      <w:r w:rsidR="00C566B1" w:rsidRPr="00401DAA">
        <w:rPr>
          <w:sz w:val="24"/>
          <w:szCs w:val="24"/>
        </w:rPr>
        <w:t>required by 16 TAC § 24.49(e).  I have reviewed the</w:t>
      </w:r>
      <w:r w:rsidR="004A1B3D" w:rsidRPr="00401DAA">
        <w:rPr>
          <w:sz w:val="24"/>
          <w:szCs w:val="24"/>
        </w:rPr>
        <w:t xml:space="preserve"> </w:t>
      </w:r>
      <w:r w:rsidR="00C566B1" w:rsidRPr="00401DAA">
        <w:rPr>
          <w:sz w:val="24"/>
          <w:szCs w:val="24"/>
        </w:rPr>
        <w:t xml:space="preserve">notice and have confirmed that </w:t>
      </w:r>
      <w:r w:rsidRPr="00401DAA">
        <w:rPr>
          <w:sz w:val="24"/>
          <w:szCs w:val="24"/>
        </w:rPr>
        <w:t>Olsen Estates</w:t>
      </w:r>
      <w:r w:rsidR="00C566B1" w:rsidRPr="00401DAA">
        <w:rPr>
          <w:sz w:val="24"/>
          <w:szCs w:val="24"/>
        </w:rPr>
        <w:t xml:space="preserve"> filled out the notice completely</w:t>
      </w:r>
      <w:r w:rsidRPr="00401DAA">
        <w:rPr>
          <w:sz w:val="24"/>
          <w:szCs w:val="24"/>
        </w:rPr>
        <w:t xml:space="preserve">.  </w:t>
      </w:r>
      <w:r w:rsidR="00676E95" w:rsidRPr="00401DAA">
        <w:rPr>
          <w:sz w:val="24"/>
          <w:szCs w:val="24"/>
        </w:rPr>
        <w:t xml:space="preserve">I recommend a minor correction to the </w:t>
      </w:r>
      <w:r w:rsidRPr="00401DAA">
        <w:rPr>
          <w:sz w:val="24"/>
          <w:szCs w:val="24"/>
        </w:rPr>
        <w:t xml:space="preserve">previous and new </w:t>
      </w:r>
      <w:r w:rsidR="00676E95" w:rsidRPr="00401DAA">
        <w:rPr>
          <w:sz w:val="24"/>
          <w:szCs w:val="24"/>
        </w:rPr>
        <w:t>billing comparison</w:t>
      </w:r>
      <w:r w:rsidRPr="00401DAA">
        <w:rPr>
          <w:sz w:val="24"/>
          <w:szCs w:val="24"/>
        </w:rPr>
        <w:t>s</w:t>
      </w:r>
      <w:r w:rsidR="00676E95" w:rsidRPr="00401DAA">
        <w:rPr>
          <w:sz w:val="24"/>
          <w:szCs w:val="24"/>
        </w:rPr>
        <w:t xml:space="preserve"> for </w:t>
      </w:r>
      <w:r w:rsidRPr="00401DAA">
        <w:rPr>
          <w:sz w:val="24"/>
          <w:szCs w:val="24"/>
        </w:rPr>
        <w:t>5</w:t>
      </w:r>
      <w:r w:rsidR="00676E95" w:rsidRPr="00401DAA">
        <w:rPr>
          <w:sz w:val="24"/>
          <w:szCs w:val="24"/>
        </w:rPr>
        <w:t xml:space="preserve">,000 gallons, which </w:t>
      </w:r>
      <w:r w:rsidRPr="00401DAA">
        <w:rPr>
          <w:sz w:val="24"/>
          <w:szCs w:val="24"/>
        </w:rPr>
        <w:t>de</w:t>
      </w:r>
      <w:r w:rsidR="0037405B" w:rsidRPr="00401DAA">
        <w:rPr>
          <w:sz w:val="24"/>
          <w:szCs w:val="24"/>
        </w:rPr>
        <w:t>creas</w:t>
      </w:r>
      <w:r w:rsidR="00676E95" w:rsidRPr="00401DAA">
        <w:rPr>
          <w:sz w:val="24"/>
          <w:szCs w:val="24"/>
        </w:rPr>
        <w:t xml:space="preserve">es the </w:t>
      </w:r>
      <w:r w:rsidRPr="00401DAA">
        <w:rPr>
          <w:sz w:val="24"/>
          <w:szCs w:val="24"/>
        </w:rPr>
        <w:t xml:space="preserve">previous </w:t>
      </w:r>
      <w:r w:rsidR="00676E95" w:rsidRPr="00401DAA">
        <w:rPr>
          <w:sz w:val="24"/>
          <w:szCs w:val="24"/>
        </w:rPr>
        <w:t>billing comparison from $</w:t>
      </w:r>
      <w:r w:rsidRPr="00401DAA">
        <w:rPr>
          <w:sz w:val="24"/>
          <w:szCs w:val="24"/>
        </w:rPr>
        <w:t>40.40</w:t>
      </w:r>
      <w:r w:rsidR="00676E95" w:rsidRPr="00401DAA">
        <w:rPr>
          <w:sz w:val="24"/>
          <w:szCs w:val="24"/>
        </w:rPr>
        <w:t xml:space="preserve"> to $</w:t>
      </w:r>
      <w:r w:rsidRPr="00401DAA">
        <w:rPr>
          <w:sz w:val="24"/>
          <w:szCs w:val="24"/>
        </w:rPr>
        <w:t>40.00 and the decreases the new billing comparison from $42.02 to $42.00</w:t>
      </w:r>
      <w:r w:rsidR="00676E95" w:rsidRPr="00401DAA">
        <w:rPr>
          <w:sz w:val="24"/>
          <w:szCs w:val="24"/>
        </w:rPr>
        <w:t xml:space="preserve">. </w:t>
      </w:r>
      <w:r w:rsidRPr="00401DAA">
        <w:rPr>
          <w:sz w:val="24"/>
          <w:szCs w:val="24"/>
        </w:rPr>
        <w:t xml:space="preserve">I recommend the inclusion of </w:t>
      </w:r>
      <w:r w:rsidR="00401DAA" w:rsidRPr="00401DAA">
        <w:rPr>
          <w:sz w:val="24"/>
          <w:szCs w:val="24"/>
        </w:rPr>
        <w:t xml:space="preserve">the previous billing comparison for 10,000 gallons for $65.00 and the new billing comparison to $68.25.   </w:t>
      </w:r>
      <w:r w:rsidR="000F035E" w:rsidRPr="00401DAA">
        <w:rPr>
          <w:sz w:val="24"/>
          <w:szCs w:val="24"/>
        </w:rPr>
        <w:t xml:space="preserve">Additionally, </w:t>
      </w:r>
      <w:r w:rsidR="00401DAA" w:rsidRPr="00401DAA">
        <w:rPr>
          <w:sz w:val="24"/>
          <w:szCs w:val="24"/>
        </w:rPr>
        <w:t>I recommend</w:t>
      </w:r>
      <w:r w:rsidR="00401DAA">
        <w:rPr>
          <w:sz w:val="24"/>
          <w:szCs w:val="24"/>
        </w:rPr>
        <w:t xml:space="preserve"> that Olsen Estates use January </w:t>
      </w:r>
      <w:r w:rsidR="00E36713">
        <w:rPr>
          <w:sz w:val="24"/>
          <w:szCs w:val="24"/>
        </w:rPr>
        <w:t>9</w:t>
      </w:r>
      <w:r w:rsidR="00401DAA">
        <w:rPr>
          <w:sz w:val="24"/>
          <w:szCs w:val="24"/>
        </w:rPr>
        <w:t xml:space="preserve">, </w:t>
      </w:r>
      <w:r w:rsidR="00401DAA" w:rsidRPr="00401DAA">
        <w:rPr>
          <w:sz w:val="24"/>
          <w:szCs w:val="24"/>
        </w:rPr>
        <w:t>202</w:t>
      </w:r>
      <w:r w:rsidR="00401DAA">
        <w:rPr>
          <w:sz w:val="24"/>
          <w:szCs w:val="24"/>
        </w:rPr>
        <w:t>3</w:t>
      </w:r>
      <w:r w:rsidR="00401DAA" w:rsidRPr="00401DAA">
        <w:rPr>
          <w:sz w:val="24"/>
          <w:szCs w:val="24"/>
        </w:rPr>
        <w:t xml:space="preserve"> as the date notice will be provided and </w:t>
      </w:r>
      <w:r w:rsidR="00401DAA">
        <w:rPr>
          <w:sz w:val="24"/>
          <w:szCs w:val="24"/>
        </w:rPr>
        <w:t xml:space="preserve">February </w:t>
      </w:r>
      <w:r w:rsidR="00E36713">
        <w:rPr>
          <w:sz w:val="24"/>
          <w:szCs w:val="24"/>
        </w:rPr>
        <w:t>9</w:t>
      </w:r>
      <w:r w:rsidR="00401DAA" w:rsidRPr="00401DAA">
        <w:rPr>
          <w:sz w:val="24"/>
          <w:szCs w:val="24"/>
        </w:rPr>
        <w:t>, 202</w:t>
      </w:r>
      <w:r w:rsidR="00401DAA">
        <w:rPr>
          <w:sz w:val="24"/>
          <w:szCs w:val="24"/>
        </w:rPr>
        <w:t>3</w:t>
      </w:r>
      <w:r w:rsidR="00401DAA" w:rsidRPr="00401DAA">
        <w:rPr>
          <w:sz w:val="24"/>
          <w:szCs w:val="24"/>
        </w:rPr>
        <w:t xml:space="preserve"> as the effective date of the proposed rate adjustment</w:t>
      </w:r>
      <w:r w:rsidR="00401DAA">
        <w:rPr>
          <w:sz w:val="24"/>
          <w:szCs w:val="24"/>
        </w:rPr>
        <w:t>.</w:t>
      </w:r>
    </w:p>
    <w:p w14:paraId="19190883" w14:textId="77777777" w:rsidR="00401DAA" w:rsidRPr="00A842CD" w:rsidRDefault="00401DAA" w:rsidP="00C566B1">
      <w:pPr>
        <w:jc w:val="both"/>
        <w:rPr>
          <w:sz w:val="24"/>
          <w:szCs w:val="24"/>
          <w:highlight w:val="green"/>
        </w:rPr>
      </w:pPr>
    </w:p>
    <w:p w14:paraId="5176098A" w14:textId="4933DE26" w:rsidR="006C0B53" w:rsidRPr="0037405B" w:rsidRDefault="006C0B53" w:rsidP="006C0B53">
      <w:pPr>
        <w:jc w:val="both"/>
        <w:rPr>
          <w:sz w:val="24"/>
          <w:szCs w:val="24"/>
        </w:rPr>
      </w:pPr>
      <w:r w:rsidRPr="0037405B">
        <w:rPr>
          <w:sz w:val="24"/>
          <w:szCs w:val="24"/>
        </w:rPr>
        <w:t>Based upon my review of the application</w:t>
      </w:r>
      <w:r w:rsidR="00950F9C" w:rsidRPr="0037405B">
        <w:rPr>
          <w:sz w:val="24"/>
          <w:szCs w:val="24"/>
        </w:rPr>
        <w:t>s</w:t>
      </w:r>
      <w:r w:rsidRPr="0037405B">
        <w:rPr>
          <w:sz w:val="24"/>
          <w:szCs w:val="24"/>
        </w:rPr>
        <w:t>, I recommend that:</w:t>
      </w:r>
    </w:p>
    <w:p w14:paraId="3858CF5F" w14:textId="075FD278" w:rsidR="006C0B53" w:rsidRPr="0037405B" w:rsidRDefault="006C0B53" w:rsidP="006C0B53">
      <w:pPr>
        <w:pStyle w:val="ListParagraph"/>
        <w:numPr>
          <w:ilvl w:val="0"/>
          <w:numId w:val="4"/>
        </w:numPr>
        <w:spacing w:before="120"/>
        <w:jc w:val="both"/>
        <w:rPr>
          <w:sz w:val="24"/>
          <w:szCs w:val="24"/>
        </w:rPr>
      </w:pPr>
      <w:r w:rsidRPr="0037405B">
        <w:rPr>
          <w:sz w:val="24"/>
          <w:szCs w:val="24"/>
        </w:rPr>
        <w:t xml:space="preserve">The application be found administratively complete and the </w:t>
      </w:r>
      <w:r w:rsidR="00401DAA">
        <w:rPr>
          <w:sz w:val="24"/>
          <w:szCs w:val="24"/>
        </w:rPr>
        <w:t xml:space="preserve">amended </w:t>
      </w:r>
      <w:r w:rsidRPr="0037405B">
        <w:rPr>
          <w:sz w:val="24"/>
          <w:szCs w:val="24"/>
        </w:rPr>
        <w:t>proposed notice be found sufficient;</w:t>
      </w:r>
    </w:p>
    <w:p w14:paraId="6AE6DF6E" w14:textId="623C4BF3" w:rsidR="00EE003D" w:rsidRPr="0037405B" w:rsidRDefault="006C0B53" w:rsidP="004E1EFC">
      <w:pPr>
        <w:pStyle w:val="ListParagraph"/>
        <w:numPr>
          <w:ilvl w:val="0"/>
          <w:numId w:val="4"/>
        </w:numPr>
        <w:spacing w:before="120"/>
        <w:jc w:val="both"/>
        <w:rPr>
          <w:sz w:val="24"/>
          <w:szCs w:val="24"/>
        </w:rPr>
      </w:pPr>
      <w:r w:rsidRPr="0037405B">
        <w:rPr>
          <w:sz w:val="24"/>
          <w:szCs w:val="24"/>
        </w:rPr>
        <w:t>The rate adjustment be approved as proposed in the application and with an effective date</w:t>
      </w:r>
      <w:r w:rsidR="00003918" w:rsidRPr="0037405B">
        <w:rPr>
          <w:sz w:val="24"/>
          <w:szCs w:val="24"/>
        </w:rPr>
        <w:t xml:space="preserve"> that c</w:t>
      </w:r>
      <w:r w:rsidRPr="0037405B">
        <w:rPr>
          <w:sz w:val="24"/>
          <w:szCs w:val="24"/>
        </w:rPr>
        <w:t xml:space="preserve">oincides with </w:t>
      </w:r>
      <w:r w:rsidR="00401DAA" w:rsidRPr="00401DAA">
        <w:rPr>
          <w:sz w:val="24"/>
          <w:szCs w:val="24"/>
        </w:rPr>
        <w:t>Olsen Estates</w:t>
      </w:r>
      <w:r w:rsidRPr="00401DAA">
        <w:rPr>
          <w:sz w:val="24"/>
          <w:szCs w:val="24"/>
        </w:rPr>
        <w:t>’</w:t>
      </w:r>
      <w:r w:rsidRPr="0037405B">
        <w:rPr>
          <w:sz w:val="24"/>
          <w:szCs w:val="24"/>
        </w:rPr>
        <w:t xml:space="preserve"> billing cycle;</w:t>
      </w:r>
    </w:p>
    <w:p w14:paraId="138474C6" w14:textId="1C83D624" w:rsidR="00EE003D" w:rsidRPr="0037405B" w:rsidRDefault="00401DAA" w:rsidP="004E1EFC">
      <w:pPr>
        <w:pStyle w:val="ListParagraph"/>
        <w:numPr>
          <w:ilvl w:val="0"/>
          <w:numId w:val="4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Olsen Estates</w:t>
      </w:r>
      <w:r w:rsidR="006C0B53" w:rsidRPr="0037405B">
        <w:rPr>
          <w:sz w:val="24"/>
          <w:szCs w:val="24"/>
        </w:rPr>
        <w:t xml:space="preserve"> provide the </w:t>
      </w:r>
      <w:r w:rsidR="00FC7088" w:rsidRPr="0037405B">
        <w:rPr>
          <w:sz w:val="24"/>
          <w:szCs w:val="24"/>
        </w:rPr>
        <w:t xml:space="preserve">attached </w:t>
      </w:r>
      <w:r w:rsidR="006C0B53" w:rsidRPr="0037405B">
        <w:rPr>
          <w:sz w:val="24"/>
          <w:szCs w:val="24"/>
        </w:rPr>
        <w:t>approved notice to customers as required by TWC § 13.1872(c)(1) at least 30 days before the effective date of the proposed rate adjustment;</w:t>
      </w:r>
    </w:p>
    <w:p w14:paraId="14F86004" w14:textId="23716821" w:rsidR="00EE003D" w:rsidRPr="0037405B" w:rsidRDefault="006C0B53" w:rsidP="004E1EFC">
      <w:pPr>
        <w:pStyle w:val="ListParagraph"/>
        <w:numPr>
          <w:ilvl w:val="0"/>
          <w:numId w:val="4"/>
        </w:numPr>
        <w:spacing w:before="120"/>
        <w:jc w:val="both"/>
        <w:rPr>
          <w:sz w:val="24"/>
          <w:szCs w:val="24"/>
        </w:rPr>
      </w:pPr>
      <w:r w:rsidRPr="0037405B">
        <w:rPr>
          <w:sz w:val="24"/>
          <w:szCs w:val="24"/>
        </w:rPr>
        <w:t>The attached tariff be approved; and</w:t>
      </w:r>
    </w:p>
    <w:p w14:paraId="2306C0CB" w14:textId="526E9609" w:rsidR="006C0B53" w:rsidRPr="0037405B" w:rsidRDefault="006C0B53" w:rsidP="006C0B53">
      <w:pPr>
        <w:pStyle w:val="ListParagraph"/>
        <w:numPr>
          <w:ilvl w:val="0"/>
          <w:numId w:val="4"/>
        </w:numPr>
        <w:spacing w:before="120"/>
        <w:jc w:val="both"/>
        <w:rPr>
          <w:sz w:val="24"/>
          <w:szCs w:val="24"/>
        </w:rPr>
      </w:pPr>
      <w:r w:rsidRPr="0037405B">
        <w:rPr>
          <w:sz w:val="24"/>
          <w:szCs w:val="24"/>
        </w:rPr>
        <w:t xml:space="preserve">Central Records provide a copy of the approved tariff to </w:t>
      </w:r>
      <w:r w:rsidR="00401DAA">
        <w:rPr>
          <w:sz w:val="24"/>
          <w:szCs w:val="24"/>
        </w:rPr>
        <w:t>Olsen Estates</w:t>
      </w:r>
      <w:r w:rsidRPr="0037405B">
        <w:rPr>
          <w:sz w:val="24"/>
          <w:szCs w:val="24"/>
        </w:rPr>
        <w:t>.</w:t>
      </w:r>
    </w:p>
    <w:sectPr w:rsidR="006C0B53" w:rsidRPr="0037405B" w:rsidSect="004E1EFC">
      <w:headerReference w:type="default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86B98" w14:textId="77777777" w:rsidR="00971E28" w:rsidRDefault="00971E28">
      <w:r>
        <w:separator/>
      </w:r>
    </w:p>
  </w:endnote>
  <w:endnote w:type="continuationSeparator" w:id="0">
    <w:p w14:paraId="6BE80D8E" w14:textId="77777777" w:rsidR="00971E28" w:rsidRDefault="00971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5F7C7" w14:textId="77777777" w:rsidR="00971E28" w:rsidRDefault="00971E28">
      <w:r>
        <w:separator/>
      </w:r>
    </w:p>
  </w:footnote>
  <w:footnote w:type="continuationSeparator" w:id="0">
    <w:p w14:paraId="460D8191" w14:textId="77777777" w:rsidR="00971E28" w:rsidRDefault="00971E28">
      <w:r>
        <w:continuationSeparator/>
      </w:r>
    </w:p>
  </w:footnote>
  <w:footnote w:id="1">
    <w:p w14:paraId="16824A7A" w14:textId="2CE47020" w:rsidR="00C566B1" w:rsidRDefault="00C566B1" w:rsidP="00535EA3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13.1872(f); 16 TAC § 24.49(f).</w:t>
      </w:r>
    </w:p>
  </w:footnote>
  <w:footnote w:id="2">
    <w:p w14:paraId="2212877B" w14:textId="77777777" w:rsidR="00C566B1" w:rsidRDefault="00C566B1" w:rsidP="009C0429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13.1872(f); 16 TAC § 24.49(f)(1).</w:t>
      </w:r>
    </w:p>
  </w:footnote>
  <w:footnote w:id="3">
    <w:p w14:paraId="3BE44390" w14:textId="77777777" w:rsidR="00C566B1" w:rsidRDefault="00C566B1" w:rsidP="00535EA3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13.1872(e)(2); 16 TAC § 24.49(c)(1).</w:t>
      </w:r>
    </w:p>
  </w:footnote>
  <w:footnote w:id="4">
    <w:p w14:paraId="3F00C8E6" w14:textId="77777777" w:rsidR="00C566B1" w:rsidRDefault="00C566B1" w:rsidP="009C0429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13.1872(c)(1), (e)(1); 16 TAC § 24.29(e).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228A7" w14:textId="7240BDEF" w:rsidR="004A15BF" w:rsidRDefault="004A15BF">
    <w:pPr>
      <w:pStyle w:val="Header"/>
    </w:pPr>
    <w:r w:rsidRPr="004A15BF">
      <w:t>Docket No. 5</w:t>
    </w:r>
    <w:r w:rsidR="00FA46C8">
      <w:t>4152</w:t>
    </w:r>
    <w:r w:rsidRPr="004A15BF">
      <w:tab/>
      <w:t xml:space="preserve">Memorandum of </w:t>
    </w:r>
    <w:r w:rsidR="00447831">
      <w:t>Kathryn Eiland</w:t>
    </w:r>
    <w:r w:rsidRPr="004A15BF">
      <w:t xml:space="preserve"> (</w:t>
    </w:r>
    <w:r w:rsidR="00FA46C8">
      <w:t>December</w:t>
    </w:r>
    <w:r w:rsidR="007C79ED" w:rsidRPr="007C79ED">
      <w:t xml:space="preserve"> 5</w:t>
    </w:r>
    <w:r w:rsidRPr="007C79ED">
      <w:t>, 202</w:t>
    </w:r>
    <w:r w:rsidR="00D25138" w:rsidRPr="007C79ED">
      <w:t>2</w:t>
    </w:r>
    <w:r w:rsidRPr="004A15BF">
      <w:t>)</w:t>
    </w:r>
    <w:r w:rsidRPr="004A15BF">
      <w:tab/>
      <w:t xml:space="preserve">Page </w:t>
    </w:r>
    <w:r>
      <w:t>2</w:t>
    </w:r>
    <w:r w:rsidRPr="004A15BF">
      <w:t xml:space="preserve"> of </w:t>
    </w:r>
    <w:r w:rsidR="00FA46C8"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2282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9FB80A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083D67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E618E" w14:textId="56221A20" w:rsidR="00C05B83" w:rsidRPr="00C4017E" w:rsidRDefault="00C05B83" w:rsidP="00C05B83">
    <w:pPr>
      <w:tabs>
        <w:tab w:val="center" w:pos="4320"/>
        <w:tab w:val="right" w:pos="8640"/>
      </w:tabs>
      <w:spacing w:before="100" w:beforeAutospacing="1" w:after="100" w:afterAutospacing="1"/>
    </w:pPr>
    <w:bookmarkStart w:id="0" w:name="_Hlk67642594"/>
    <w:r w:rsidRPr="00C4017E">
      <w:t>Docket No. 5</w:t>
    </w:r>
    <w:r w:rsidR="00D25138">
      <w:t>3</w:t>
    </w:r>
    <w:r w:rsidR="00447831">
      <w:t>760</w:t>
    </w:r>
    <w:r w:rsidRPr="00C4017E">
      <w:tab/>
      <w:t xml:space="preserve">Memorandum of </w:t>
    </w:r>
    <w:r w:rsidR="00447831">
      <w:t>Kathryn Eiland</w:t>
    </w:r>
    <w:r w:rsidRPr="00C4017E">
      <w:t xml:space="preserve"> (</w:t>
    </w:r>
    <w:r w:rsidR="00D25138" w:rsidRPr="00447831">
      <w:rPr>
        <w:highlight w:val="yellow"/>
      </w:rPr>
      <w:t>April 4</w:t>
    </w:r>
    <w:r w:rsidRPr="00447831">
      <w:rPr>
        <w:highlight w:val="yellow"/>
      </w:rPr>
      <w:t>, 202</w:t>
    </w:r>
    <w:r w:rsidR="00D25138" w:rsidRPr="00447831">
      <w:rPr>
        <w:highlight w:val="yellow"/>
      </w:rPr>
      <w:t>2</w:t>
    </w:r>
    <w:r w:rsidRPr="00447831">
      <w:rPr>
        <w:highlight w:val="yellow"/>
      </w:rPr>
      <w:t>)</w:t>
    </w:r>
    <w:r w:rsidRPr="00C4017E">
      <w:tab/>
      <w:t xml:space="preserve">Page </w:t>
    </w:r>
    <w:r w:rsidR="004A15BF">
      <w:t>3</w:t>
    </w:r>
    <w:r w:rsidRPr="00C4017E">
      <w:t xml:space="preserve"> of </w:t>
    </w:r>
    <w:r w:rsidR="004A15BF">
      <w:t>3</w:t>
    </w:r>
  </w:p>
  <w:bookmarkEnd w:id="0"/>
  <w:p w14:paraId="7B285C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7068F"/>
    <w:multiLevelType w:val="hybridMultilevel"/>
    <w:tmpl w:val="810C3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80CC5"/>
    <w:multiLevelType w:val="hybridMultilevel"/>
    <w:tmpl w:val="C9BA72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521DB"/>
    <w:multiLevelType w:val="hybridMultilevel"/>
    <w:tmpl w:val="02D87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evenAndOddHeader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0D2"/>
    <w:rsid w:val="00003918"/>
    <w:rsid w:val="00034A5A"/>
    <w:rsid w:val="0004705C"/>
    <w:rsid w:val="0007268B"/>
    <w:rsid w:val="0009371D"/>
    <w:rsid w:val="00095639"/>
    <w:rsid w:val="000B0290"/>
    <w:rsid w:val="000C6B9C"/>
    <w:rsid w:val="000F035E"/>
    <w:rsid w:val="000F0981"/>
    <w:rsid w:val="00112A71"/>
    <w:rsid w:val="00145633"/>
    <w:rsid w:val="001527A9"/>
    <w:rsid w:val="00171BB7"/>
    <w:rsid w:val="001745BE"/>
    <w:rsid w:val="001A0FF0"/>
    <w:rsid w:val="001B2FC3"/>
    <w:rsid w:val="001C2332"/>
    <w:rsid w:val="001C65A6"/>
    <w:rsid w:val="001E0C56"/>
    <w:rsid w:val="001E5FBA"/>
    <w:rsid w:val="001F0241"/>
    <w:rsid w:val="00207EE8"/>
    <w:rsid w:val="00210B37"/>
    <w:rsid w:val="0022391D"/>
    <w:rsid w:val="00244DD4"/>
    <w:rsid w:val="00250AFD"/>
    <w:rsid w:val="00257D92"/>
    <w:rsid w:val="002629D1"/>
    <w:rsid w:val="00293D60"/>
    <w:rsid w:val="00296911"/>
    <w:rsid w:val="002C1D56"/>
    <w:rsid w:val="002C2C17"/>
    <w:rsid w:val="0032530B"/>
    <w:rsid w:val="00327261"/>
    <w:rsid w:val="0037405B"/>
    <w:rsid w:val="00377AF7"/>
    <w:rsid w:val="00387734"/>
    <w:rsid w:val="00390B7F"/>
    <w:rsid w:val="003C6F2E"/>
    <w:rsid w:val="003D0CFB"/>
    <w:rsid w:val="00401B5B"/>
    <w:rsid w:val="00401DAA"/>
    <w:rsid w:val="004171C9"/>
    <w:rsid w:val="00442B7D"/>
    <w:rsid w:val="00447831"/>
    <w:rsid w:val="00471995"/>
    <w:rsid w:val="004957A9"/>
    <w:rsid w:val="004A15BF"/>
    <w:rsid w:val="004A1B3D"/>
    <w:rsid w:val="004A58E8"/>
    <w:rsid w:val="004C3BB6"/>
    <w:rsid w:val="004E1EFC"/>
    <w:rsid w:val="004F6BCF"/>
    <w:rsid w:val="005323AB"/>
    <w:rsid w:val="00535EA3"/>
    <w:rsid w:val="005447B4"/>
    <w:rsid w:val="0058269E"/>
    <w:rsid w:val="005B061D"/>
    <w:rsid w:val="005B0CE7"/>
    <w:rsid w:val="005D7C1F"/>
    <w:rsid w:val="005E0161"/>
    <w:rsid w:val="005E213C"/>
    <w:rsid w:val="00610277"/>
    <w:rsid w:val="00612FEC"/>
    <w:rsid w:val="00614592"/>
    <w:rsid w:val="00643C72"/>
    <w:rsid w:val="006500D2"/>
    <w:rsid w:val="0067288C"/>
    <w:rsid w:val="00676E95"/>
    <w:rsid w:val="00680C6E"/>
    <w:rsid w:val="00681553"/>
    <w:rsid w:val="006C0B53"/>
    <w:rsid w:val="006D0F5F"/>
    <w:rsid w:val="006D52E1"/>
    <w:rsid w:val="006E64D7"/>
    <w:rsid w:val="006E6902"/>
    <w:rsid w:val="0070093A"/>
    <w:rsid w:val="00701054"/>
    <w:rsid w:val="00740AD5"/>
    <w:rsid w:val="00745370"/>
    <w:rsid w:val="00751358"/>
    <w:rsid w:val="007750E2"/>
    <w:rsid w:val="00783ED9"/>
    <w:rsid w:val="007C1C26"/>
    <w:rsid w:val="007C3B47"/>
    <w:rsid w:val="007C79ED"/>
    <w:rsid w:val="007D5901"/>
    <w:rsid w:val="007D7422"/>
    <w:rsid w:val="007E4EE0"/>
    <w:rsid w:val="00814708"/>
    <w:rsid w:val="0082572E"/>
    <w:rsid w:val="008262FF"/>
    <w:rsid w:val="00841281"/>
    <w:rsid w:val="00846B4E"/>
    <w:rsid w:val="00850FCF"/>
    <w:rsid w:val="008700AA"/>
    <w:rsid w:val="0089055B"/>
    <w:rsid w:val="00897F88"/>
    <w:rsid w:val="008A1A51"/>
    <w:rsid w:val="008E35AA"/>
    <w:rsid w:val="008E43BF"/>
    <w:rsid w:val="008E4DCE"/>
    <w:rsid w:val="008E5BFF"/>
    <w:rsid w:val="00906444"/>
    <w:rsid w:val="0091083F"/>
    <w:rsid w:val="00936601"/>
    <w:rsid w:val="00943A6E"/>
    <w:rsid w:val="00950F9C"/>
    <w:rsid w:val="009575B9"/>
    <w:rsid w:val="00971E28"/>
    <w:rsid w:val="009A507C"/>
    <w:rsid w:val="009B016F"/>
    <w:rsid w:val="009B684F"/>
    <w:rsid w:val="009C0429"/>
    <w:rsid w:val="009D2A8A"/>
    <w:rsid w:val="00A30742"/>
    <w:rsid w:val="00A63B37"/>
    <w:rsid w:val="00A63E80"/>
    <w:rsid w:val="00A72DD1"/>
    <w:rsid w:val="00A7691E"/>
    <w:rsid w:val="00A83038"/>
    <w:rsid w:val="00A842CD"/>
    <w:rsid w:val="00A96DF3"/>
    <w:rsid w:val="00AC126E"/>
    <w:rsid w:val="00AD6110"/>
    <w:rsid w:val="00AE404E"/>
    <w:rsid w:val="00AF5B6E"/>
    <w:rsid w:val="00B054D8"/>
    <w:rsid w:val="00B26C6C"/>
    <w:rsid w:val="00B64F03"/>
    <w:rsid w:val="00B66A1C"/>
    <w:rsid w:val="00B824BA"/>
    <w:rsid w:val="00BB1D74"/>
    <w:rsid w:val="00BC002A"/>
    <w:rsid w:val="00BD195A"/>
    <w:rsid w:val="00BE4181"/>
    <w:rsid w:val="00C05B83"/>
    <w:rsid w:val="00C33878"/>
    <w:rsid w:val="00C566B1"/>
    <w:rsid w:val="00C62F93"/>
    <w:rsid w:val="00C95A56"/>
    <w:rsid w:val="00CE14B9"/>
    <w:rsid w:val="00CF1598"/>
    <w:rsid w:val="00D16F70"/>
    <w:rsid w:val="00D24242"/>
    <w:rsid w:val="00D25138"/>
    <w:rsid w:val="00D278E0"/>
    <w:rsid w:val="00D37BAA"/>
    <w:rsid w:val="00D4489F"/>
    <w:rsid w:val="00D53A66"/>
    <w:rsid w:val="00D7405C"/>
    <w:rsid w:val="00D740A2"/>
    <w:rsid w:val="00DA36E8"/>
    <w:rsid w:val="00DB0FA8"/>
    <w:rsid w:val="00DB4D0F"/>
    <w:rsid w:val="00DE20D3"/>
    <w:rsid w:val="00E0230F"/>
    <w:rsid w:val="00E17169"/>
    <w:rsid w:val="00E17390"/>
    <w:rsid w:val="00E36713"/>
    <w:rsid w:val="00E562EF"/>
    <w:rsid w:val="00E57137"/>
    <w:rsid w:val="00E842E9"/>
    <w:rsid w:val="00EA5690"/>
    <w:rsid w:val="00EB5E30"/>
    <w:rsid w:val="00ED529D"/>
    <w:rsid w:val="00EE003D"/>
    <w:rsid w:val="00EE4F84"/>
    <w:rsid w:val="00F11508"/>
    <w:rsid w:val="00F13C11"/>
    <w:rsid w:val="00F63299"/>
    <w:rsid w:val="00F80D20"/>
    <w:rsid w:val="00FA46C8"/>
    <w:rsid w:val="00FB3956"/>
    <w:rsid w:val="00FC7088"/>
    <w:rsid w:val="00FE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0BD5BD8"/>
  <w15:chartTrackingRefBased/>
  <w15:docId w15:val="{A8E7A144-AD2F-432F-8EEC-A57896A5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B016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566B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66B1"/>
  </w:style>
  <w:style w:type="character" w:styleId="FootnoteReference">
    <w:name w:val="footnote reference"/>
    <w:basedOn w:val="DefaultParagraphFont"/>
    <w:uiPriority w:val="99"/>
    <w:semiHidden/>
    <w:unhideWhenUsed/>
    <w:rsid w:val="00C566B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B0C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0CE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0CE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0C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0CE7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740AD5"/>
  </w:style>
  <w:style w:type="character" w:styleId="Hyperlink">
    <w:name w:val="Hyperlink"/>
    <w:basedOn w:val="DefaultParagraphFont"/>
    <w:uiPriority w:val="99"/>
    <w:semiHidden/>
    <w:unhideWhenUsed/>
    <w:rsid w:val="008412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uerrero\Documents\PUC%20LETTERHEAD%20MEMO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B13AF59DC8648F7AADF1D26F2A06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89472-963C-4C79-BD84-A2DB670387F8}"/>
      </w:docPartPr>
      <w:docPartBody>
        <w:p w:rsidR="009230CF" w:rsidRDefault="00B53165" w:rsidP="00B53165">
          <w:pPr>
            <w:pStyle w:val="AB13AF59DC8648F7AADF1D26F2A068D0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DBD0DFCA1F624921BB55C5665C648D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1DB8B-8E13-4BBE-8926-D8606FD91A88}"/>
      </w:docPartPr>
      <w:docPartBody>
        <w:p w:rsidR="009230CF" w:rsidRDefault="00B53165" w:rsidP="00B53165">
          <w:pPr>
            <w:pStyle w:val="DBD0DFCA1F624921BB55C5665C648DAA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B6C5635D72514FC08BC3A179E685F3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FAC14-D197-422A-9E22-248A5BAA0F3C}"/>
      </w:docPartPr>
      <w:docPartBody>
        <w:p w:rsidR="001820C4" w:rsidRDefault="00653D66" w:rsidP="00653D66">
          <w:pPr>
            <w:pStyle w:val="B6C5635D72514FC08BC3A179E685F31F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165"/>
    <w:rsid w:val="001820C4"/>
    <w:rsid w:val="00222896"/>
    <w:rsid w:val="00653D66"/>
    <w:rsid w:val="009230CF"/>
    <w:rsid w:val="00B53165"/>
    <w:rsid w:val="00C07E08"/>
    <w:rsid w:val="00C6294D"/>
    <w:rsid w:val="00F0696A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53D66"/>
  </w:style>
  <w:style w:type="paragraph" w:customStyle="1" w:styleId="AB13AF59DC8648F7AADF1D26F2A068D0">
    <w:name w:val="AB13AF59DC8648F7AADF1D26F2A068D0"/>
    <w:rsid w:val="00B53165"/>
  </w:style>
  <w:style w:type="paragraph" w:customStyle="1" w:styleId="DBD0DFCA1F624921BB55C5665C648DAA">
    <w:name w:val="DBD0DFCA1F624921BB55C5665C648DAA"/>
    <w:rsid w:val="00B53165"/>
  </w:style>
  <w:style w:type="paragraph" w:customStyle="1" w:styleId="B6C5635D72514FC08BC3A179E685F31F">
    <w:name w:val="B6C5635D72514FC08BC3A179E685F31F"/>
    <w:rsid w:val="00653D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BAAB9-8822-4298-B281-ED58539CA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PUC LETTERHEAD MEMO</Template>
  <TotalTime>3</TotalTime>
  <Pages>2</Pages>
  <Words>573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Guerrero, Leila</dc:creator>
  <cp:keywords/>
  <cp:lastModifiedBy>Brad Reynolds</cp:lastModifiedBy>
  <cp:revision>4</cp:revision>
  <cp:lastPrinted>2014-10-31T15:06:00Z</cp:lastPrinted>
  <dcterms:created xsi:type="dcterms:W3CDTF">2022-11-29T22:28:00Z</dcterms:created>
  <dcterms:modified xsi:type="dcterms:W3CDTF">2022-12-01T22:12:00Z</dcterms:modified>
</cp:coreProperties>
</file>